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580363716"/>
        <w:placeholder>
          <w:docPart w:val="1DDBCBC4E0D44D9A9E6610948E676629"/>
        </w:placeholder>
        <w:showingPlcHdr/>
        <w:dropDownList>
          <w:listItem w:value="Choose an item."/>
          <w:listItem w:displayText="SVEUČILIŠNI PRIJEDIPLOMSKI STUDIJ GRAĐEVINARSTVO" w:value="SVEUČILIŠNI PRIJEDIPLOMSKI STUDIJ GRAĐEVINARSTVO"/>
          <w:listItem w:displayText="STRUČNI PRIJEDIPLOMSKI STUDIJ GRAĐEVINARSTVO" w:value="STRUČNI PRIJEDIPLOMSKI STUDIJ GRAĐEVINARSTVO"/>
          <w:listItem w:displayText="SVEUČILIŠNI PRIJEDIPLOMSKI STUDIJ ARHITEKTURA I URBANIZAM" w:value="SVEUČILIŠNI PRIJEDIPLOMSKI STUDIJ ARHITEKTURA I URBANIZAM"/>
        </w:dropDownList>
      </w:sdtPr>
      <w:sdtEndPr/>
      <w:sdtContent>
        <w:p w14:paraId="744AA10E" w14:textId="4006590E" w:rsidR="00EA2528" w:rsidRDefault="00BF22FC" w:rsidP="00EA2528">
          <w:pPr>
            <w:pStyle w:val="Obrazac"/>
            <w:jc w:val="left"/>
            <w:rPr>
              <w:rFonts w:ascii="Times New Roman" w:hAnsi="Times New Roman"/>
            </w:rPr>
          </w:pPr>
          <w:r w:rsidRPr="00F657C5">
            <w:t xml:space="preserve">SVEUČILIŠNI </w:t>
          </w:r>
          <w:r w:rsidR="00EA2528" w:rsidRPr="00F657C5">
            <w:t>PR</w:t>
          </w:r>
          <w:r>
            <w:t>IJE</w:t>
          </w:r>
          <w:r w:rsidR="00EA2528" w:rsidRPr="00F657C5">
            <w:t>DIPLOMSKI STUDIJ</w:t>
          </w:r>
          <w:r w:rsidR="00EA2528">
            <w:t xml:space="preserve"> GRAĐEVINARSTVO                                </w:t>
          </w:r>
          <w:r>
            <w:t xml:space="preserve">                     </w:t>
          </w:r>
          <w:r w:rsidR="00EA2528">
            <w:t xml:space="preserve">    </w:t>
          </w:r>
          <w:r w:rsidRPr="00F657C5">
            <w:t xml:space="preserve">STRUČNI </w:t>
          </w:r>
          <w:r w:rsidR="00EA2528" w:rsidRPr="00F657C5">
            <w:t>PR</w:t>
          </w:r>
          <w:r>
            <w:t>IJE</w:t>
          </w:r>
          <w:r w:rsidR="00EA2528" w:rsidRPr="00F657C5">
            <w:t>DIPLOMSKI STUDIJ</w:t>
          </w:r>
          <w:r w:rsidR="00EA2528">
            <w:t xml:space="preserve"> GRAĐEVINARSTVO                                    </w:t>
          </w:r>
          <w:r>
            <w:t xml:space="preserve">                       </w:t>
          </w:r>
          <w:r w:rsidR="00EA2528">
            <w:t xml:space="preserve">           </w:t>
          </w:r>
          <w:r w:rsidRPr="00A27F1B">
            <w:t xml:space="preserve">SVEUČILIŠNI </w:t>
          </w:r>
          <w:r w:rsidR="00EA2528" w:rsidRPr="00A27F1B">
            <w:t>PR</w:t>
          </w:r>
          <w:r>
            <w:t>IJE</w:t>
          </w:r>
          <w:r w:rsidR="00EA2528" w:rsidRPr="00A27F1B">
            <w:t>DIPLOMSKI STUDIJ ARHITEKTURA I URBANIZAM</w:t>
          </w:r>
        </w:p>
      </w:sdtContent>
    </w:sdt>
    <w:p w14:paraId="6E11850D" w14:textId="77777777" w:rsidR="006C3AFE" w:rsidRPr="00890923" w:rsidRDefault="006C3AFE" w:rsidP="00890923">
      <w:pPr>
        <w:pStyle w:val="Obrazac"/>
        <w:jc w:val="left"/>
        <w:rPr>
          <w:lang w:val="hr-HR"/>
        </w:rPr>
      </w:pPr>
    </w:p>
    <w:p w14:paraId="312A4460" w14:textId="77777777" w:rsidR="00564AFF" w:rsidRPr="00890923" w:rsidRDefault="00564AFF" w:rsidP="00890923">
      <w:pPr>
        <w:pStyle w:val="Obrazac"/>
        <w:jc w:val="left"/>
        <w:rPr>
          <w:lang w:val="hr-HR"/>
        </w:rPr>
      </w:pPr>
    </w:p>
    <w:p w14:paraId="3D8DEC12" w14:textId="77777777" w:rsidR="00DD3186" w:rsidRPr="00890923" w:rsidRDefault="00DD3186" w:rsidP="00890923">
      <w:pPr>
        <w:pStyle w:val="Obrazac"/>
        <w:jc w:val="left"/>
        <w:rPr>
          <w:lang w:val="hr-HR"/>
        </w:rPr>
      </w:pPr>
    </w:p>
    <w:p w14:paraId="08A6362D" w14:textId="77777777" w:rsidR="006C3AFE" w:rsidRPr="00890923" w:rsidRDefault="006C3AFE" w:rsidP="00890923">
      <w:pPr>
        <w:pStyle w:val="Obrazac"/>
        <w:rPr>
          <w:b/>
          <w:spacing w:val="20"/>
          <w:sz w:val="32"/>
          <w:szCs w:val="28"/>
          <w:lang w:val="hr-HR"/>
        </w:rPr>
      </w:pPr>
      <w:r w:rsidRPr="00890923">
        <w:rPr>
          <w:b/>
          <w:spacing w:val="20"/>
          <w:sz w:val="32"/>
          <w:szCs w:val="28"/>
          <w:lang w:val="hr-HR"/>
        </w:rPr>
        <w:t>I Z J A V A</w:t>
      </w:r>
    </w:p>
    <w:p w14:paraId="6B790255" w14:textId="77777777" w:rsidR="006C3AFE" w:rsidRPr="00890923" w:rsidRDefault="001A1C9A" w:rsidP="00890923">
      <w:pPr>
        <w:pStyle w:val="Obrazac"/>
        <w:rPr>
          <w:b/>
          <w:lang w:val="hr-HR"/>
        </w:rPr>
      </w:pPr>
      <w:r>
        <w:rPr>
          <w:b/>
          <w:lang w:val="hr-HR"/>
        </w:rPr>
        <w:t>o</w:t>
      </w:r>
      <w:r w:rsidR="003D2999" w:rsidRPr="00890923">
        <w:rPr>
          <w:b/>
          <w:lang w:val="hr-HR"/>
        </w:rPr>
        <w:t xml:space="preserve"> </w:t>
      </w:r>
      <w:r>
        <w:rPr>
          <w:b/>
          <w:lang w:val="hr-HR"/>
        </w:rPr>
        <w:t>izvornosti završnog rada</w:t>
      </w:r>
    </w:p>
    <w:p w14:paraId="1C5B7A9B" w14:textId="77777777" w:rsidR="006C3AFE" w:rsidRDefault="006C3AFE" w:rsidP="00890923">
      <w:pPr>
        <w:pStyle w:val="Obrazac"/>
        <w:jc w:val="left"/>
        <w:rPr>
          <w:b/>
          <w:lang w:val="hr-HR"/>
        </w:rPr>
      </w:pP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29"/>
        <w:gridCol w:w="567"/>
        <w:gridCol w:w="850"/>
        <w:gridCol w:w="147"/>
        <w:gridCol w:w="2268"/>
        <w:gridCol w:w="3118"/>
      </w:tblGrid>
      <w:tr w:rsidR="00C220D8" w14:paraId="72DD8478" w14:textId="77777777" w:rsidTr="006178AF">
        <w:trPr>
          <w:trHeight w:val="567"/>
        </w:trPr>
        <w:tc>
          <w:tcPr>
            <w:tcW w:w="2689" w:type="dxa"/>
            <w:gridSpan w:val="3"/>
            <w:vAlign w:val="bottom"/>
          </w:tcPr>
          <w:p w14:paraId="7C7B4C5E" w14:textId="77777777" w:rsidR="00C220D8" w:rsidRPr="003D2999" w:rsidRDefault="00C220D8" w:rsidP="005023E9">
            <w:pPr>
              <w:pStyle w:val="Obrazac"/>
              <w:ind w:right="-106"/>
              <w:jc w:val="left"/>
              <w:rPr>
                <w:b/>
                <w:lang w:val="hr-HR"/>
              </w:rPr>
            </w:pPr>
            <w:r w:rsidRPr="003D2999">
              <w:rPr>
                <w:b/>
                <w:lang w:val="hr-HR"/>
              </w:rPr>
              <w:t xml:space="preserve">Ime i prezime </w:t>
            </w:r>
            <w:sdt>
              <w:sdtPr>
                <w:rPr>
                  <w:b/>
                  <w:lang w:val="hr-HR"/>
                </w:rPr>
                <w:id w:val="1628202170"/>
                <w:placeholder>
                  <w:docPart w:val="119C7116866847C894D05AAEB160511E"/>
                </w:placeholder>
                <w:showingPlcHdr/>
                <w:dropDownList>
                  <w:listItem w:value="Choose an item."/>
                  <w:listItem w:displayText="studenta" w:value="studenta"/>
                  <w:listItem w:displayText="studentice" w:value="studentice"/>
                </w:dropDownList>
              </w:sdtPr>
              <w:sdtEndPr/>
              <w:sdtContent>
                <w:r w:rsidR="005023E9" w:rsidRPr="003D2999">
                  <w:rPr>
                    <w:b/>
                    <w:lang w:val="hr-HR"/>
                  </w:rPr>
                  <w:t>studenta/ice</w:t>
                </w:r>
              </w:sdtContent>
            </w:sdt>
            <w:r w:rsidRPr="003D2999">
              <w:rPr>
                <w:b/>
                <w:lang w:val="hr-HR"/>
              </w:rPr>
              <w:t>:</w:t>
            </w:r>
          </w:p>
        </w:tc>
        <w:sdt>
          <w:sdtPr>
            <w:rPr>
              <w:b/>
              <w:lang w:val="hr-HR"/>
            </w:rPr>
            <w:id w:val="1761023738"/>
            <w:placeholder>
              <w:docPart w:val="96614F72E6B34937B9D5799E4A2A74AF"/>
            </w:placeholder>
            <w:showingPlcHdr/>
          </w:sdtPr>
          <w:sdtEndPr/>
          <w:sdtContent>
            <w:tc>
              <w:tcPr>
                <w:tcW w:w="6383" w:type="dxa"/>
                <w:gridSpan w:val="4"/>
                <w:tcBorders>
                  <w:bottom w:val="single" w:sz="4" w:space="0" w:color="auto"/>
                </w:tcBorders>
                <w:vAlign w:val="bottom"/>
              </w:tcPr>
              <w:p w14:paraId="212DBDF8" w14:textId="77777777" w:rsidR="00C220D8" w:rsidRDefault="005023E9" w:rsidP="00C220D8">
                <w:pPr>
                  <w:pStyle w:val="Obrazac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  <w:tr w:rsidR="009A077E" w14:paraId="07EA1133" w14:textId="77777777" w:rsidTr="006178AF">
        <w:trPr>
          <w:trHeight w:val="567"/>
        </w:trPr>
        <w:tc>
          <w:tcPr>
            <w:tcW w:w="993" w:type="dxa"/>
            <w:vAlign w:val="bottom"/>
          </w:tcPr>
          <w:p w14:paraId="372FE455" w14:textId="77777777" w:rsidR="009A077E" w:rsidRPr="003D2999" w:rsidRDefault="009A077E" w:rsidP="00C220D8">
            <w:pPr>
              <w:pStyle w:val="Obrazac"/>
              <w:jc w:val="left"/>
              <w:rPr>
                <w:b/>
                <w:lang w:val="hr-HR"/>
              </w:rPr>
            </w:pPr>
            <w:r w:rsidRPr="003D2999">
              <w:rPr>
                <w:b/>
                <w:lang w:val="hr-HR"/>
              </w:rPr>
              <w:t>JMBAG:</w:t>
            </w:r>
          </w:p>
        </w:tc>
        <w:sdt>
          <w:sdtPr>
            <w:rPr>
              <w:b/>
              <w:lang w:val="hr-HR"/>
            </w:rPr>
            <w:id w:val="-146056811"/>
            <w:placeholder>
              <w:docPart w:val="68859E35CA1F4CD690F0C4C81E5F4BAB"/>
            </w:placeholder>
            <w:showingPlcHdr/>
          </w:sdtPr>
          <w:sdtEndPr/>
          <w:sdtContent>
            <w:tc>
              <w:tcPr>
                <w:tcW w:w="2693" w:type="dxa"/>
                <w:gridSpan w:val="4"/>
                <w:tcBorders>
                  <w:bottom w:val="single" w:sz="4" w:space="0" w:color="auto"/>
                </w:tcBorders>
                <w:vAlign w:val="bottom"/>
              </w:tcPr>
              <w:p w14:paraId="43576AB8" w14:textId="77777777" w:rsidR="009A077E" w:rsidRPr="003D2999" w:rsidRDefault="005023E9" w:rsidP="00C220D8">
                <w:pPr>
                  <w:pStyle w:val="Obrazac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BA5E685" w14:textId="77777777" w:rsidR="009A077E" w:rsidRPr="003D2999" w:rsidRDefault="009A077E" w:rsidP="009A077E">
            <w:pPr>
              <w:pStyle w:val="Obrazac"/>
              <w:ind w:right="-113"/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   </w:t>
            </w:r>
            <w:r w:rsidRPr="003D2999">
              <w:rPr>
                <w:b/>
                <w:lang w:val="hr-HR"/>
              </w:rPr>
              <w:t>e-pošta za kontakt:</w:t>
            </w:r>
          </w:p>
        </w:tc>
        <w:sdt>
          <w:sdtPr>
            <w:rPr>
              <w:b/>
              <w:lang w:val="hr-HR"/>
            </w:rPr>
            <w:id w:val="-1503959794"/>
            <w:placeholder>
              <w:docPart w:val="A0B808680EA544558108B4B2E7D99278"/>
            </w:placeholder>
            <w:showingPlcHdr/>
          </w:sdtPr>
          <w:sdtEndPr/>
          <w:sdtContent>
            <w:tc>
              <w:tcPr>
                <w:tcW w:w="3118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76892F57" w14:textId="77777777" w:rsidR="009A077E" w:rsidRPr="003D2999" w:rsidRDefault="005023E9" w:rsidP="005023E9">
                <w:pPr>
                  <w:pStyle w:val="Obrazac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  <w:tr w:rsidR="00C220D8" w14:paraId="57A9F437" w14:textId="77777777" w:rsidTr="006178AF">
        <w:trPr>
          <w:trHeight w:val="567"/>
        </w:trPr>
        <w:tc>
          <w:tcPr>
            <w:tcW w:w="3539" w:type="dxa"/>
            <w:gridSpan w:val="4"/>
            <w:vAlign w:val="bottom"/>
          </w:tcPr>
          <w:p w14:paraId="39A276EB" w14:textId="77777777" w:rsidR="00C220D8" w:rsidRPr="003D2999" w:rsidRDefault="00C220D8" w:rsidP="005023E9">
            <w:pPr>
              <w:pStyle w:val="Obrazac"/>
              <w:ind w:right="-114"/>
              <w:jc w:val="left"/>
              <w:rPr>
                <w:b/>
                <w:lang w:val="hr-HR"/>
              </w:rPr>
            </w:pPr>
            <w:r w:rsidRPr="003D2999">
              <w:rPr>
                <w:b/>
                <w:lang w:val="hr-HR"/>
              </w:rPr>
              <w:t xml:space="preserve">Studij koji je </w:t>
            </w:r>
            <w:sdt>
              <w:sdtPr>
                <w:rPr>
                  <w:b/>
                  <w:lang w:val="hr-HR"/>
                </w:rPr>
                <w:id w:val="1287089845"/>
                <w:placeholder>
                  <w:docPart w:val="C28B5D7077D240AF8D5580F166D04336"/>
                </w:placeholder>
                <w:showingPlcHdr/>
                <w:dropDownList>
                  <w:listItem w:value="Choose an item."/>
                  <w:listItem w:displayText="student studirao" w:value="student studirao"/>
                  <w:listItem w:displayText="studentica studirala" w:value="studentica studirala"/>
                </w:dropDownList>
              </w:sdtPr>
              <w:sdtEndPr/>
              <w:sdtContent>
                <w:r w:rsidR="001352F2" w:rsidRPr="003D2999">
                  <w:rPr>
                    <w:b/>
                    <w:lang w:val="hr-HR"/>
                  </w:rPr>
                  <w:t>student/ica</w:t>
                </w:r>
                <w:r w:rsidR="001352F2">
                  <w:rPr>
                    <w:b/>
                    <w:lang w:val="hr-HR"/>
                  </w:rPr>
                  <w:t xml:space="preserve"> </w:t>
                </w:r>
                <w:r w:rsidR="001352F2" w:rsidRPr="003D2999">
                  <w:rPr>
                    <w:b/>
                    <w:lang w:val="hr-HR"/>
                  </w:rPr>
                  <w:t>studirao/la</w:t>
                </w:r>
              </w:sdtContent>
            </w:sdt>
            <w:r w:rsidRPr="003D2999">
              <w:rPr>
                <w:b/>
                <w:lang w:val="hr-HR"/>
              </w:rPr>
              <w:t>:</w:t>
            </w:r>
          </w:p>
        </w:tc>
        <w:sdt>
          <w:sdtPr>
            <w:rPr>
              <w:b/>
              <w:lang w:val="hr-HR"/>
            </w:rPr>
            <w:id w:val="595983359"/>
            <w:placeholder>
              <w:docPart w:val="76F1EDA2E47341FBBD6A5FC87915AE79"/>
            </w:placeholder>
            <w:showingPlcHdr/>
          </w:sdtPr>
          <w:sdtEndPr/>
          <w:sdtContent>
            <w:tc>
              <w:tcPr>
                <w:tcW w:w="5533" w:type="dxa"/>
                <w:gridSpan w:val="3"/>
                <w:tcBorders>
                  <w:bottom w:val="single" w:sz="4" w:space="0" w:color="auto"/>
                </w:tcBorders>
                <w:vAlign w:val="bottom"/>
              </w:tcPr>
              <w:p w14:paraId="28B8E15A" w14:textId="77777777" w:rsidR="00C220D8" w:rsidRDefault="005023E9" w:rsidP="00C220D8">
                <w:pPr>
                  <w:pStyle w:val="Obrazac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  <w:tr w:rsidR="00C220D8" w14:paraId="0F12B086" w14:textId="77777777" w:rsidTr="006178AF">
        <w:trPr>
          <w:trHeight w:val="850"/>
        </w:trPr>
        <w:tc>
          <w:tcPr>
            <w:tcW w:w="2122" w:type="dxa"/>
            <w:gridSpan w:val="2"/>
            <w:vAlign w:val="bottom"/>
          </w:tcPr>
          <w:p w14:paraId="2E0AB680" w14:textId="77777777" w:rsidR="00C220D8" w:rsidRPr="003D2999" w:rsidRDefault="00C220D8" w:rsidP="00C220D8">
            <w:pPr>
              <w:pStyle w:val="Obrazac"/>
              <w:ind w:right="-103"/>
              <w:jc w:val="left"/>
              <w:rPr>
                <w:b/>
                <w:lang w:val="hr-HR"/>
              </w:rPr>
            </w:pPr>
            <w:r w:rsidRPr="003D2999">
              <w:rPr>
                <w:b/>
                <w:lang w:val="hr-HR"/>
              </w:rPr>
              <w:t>Naslov završog rada:</w:t>
            </w:r>
          </w:p>
        </w:tc>
        <w:sdt>
          <w:sdtPr>
            <w:rPr>
              <w:b/>
              <w:lang w:val="hr-HR"/>
            </w:rPr>
            <w:id w:val="419220342"/>
            <w:placeholder>
              <w:docPart w:val="D92CC0D3C6514663A459195A13E20031"/>
            </w:placeholder>
            <w:showingPlcHdr/>
          </w:sdtPr>
          <w:sdtEndPr/>
          <w:sdtContent>
            <w:tc>
              <w:tcPr>
                <w:tcW w:w="6950" w:type="dxa"/>
                <w:gridSpan w:val="5"/>
                <w:tcBorders>
                  <w:bottom w:val="single" w:sz="4" w:space="0" w:color="auto"/>
                </w:tcBorders>
                <w:vAlign w:val="bottom"/>
              </w:tcPr>
              <w:p w14:paraId="6C082224" w14:textId="77777777" w:rsidR="00C220D8" w:rsidRPr="003D2999" w:rsidRDefault="005023E9" w:rsidP="00C220D8">
                <w:pPr>
                  <w:pStyle w:val="Obrazac"/>
                  <w:ind w:right="-103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  <w:tr w:rsidR="00C220D8" w14:paraId="222653D8" w14:textId="77777777" w:rsidTr="006178AF">
        <w:trPr>
          <w:trHeight w:val="567"/>
        </w:trPr>
        <w:tc>
          <w:tcPr>
            <w:tcW w:w="2689" w:type="dxa"/>
            <w:gridSpan w:val="3"/>
            <w:vAlign w:val="bottom"/>
          </w:tcPr>
          <w:p w14:paraId="5B0AB874" w14:textId="77777777" w:rsidR="00C220D8" w:rsidRPr="003D2999" w:rsidRDefault="00BF22FC" w:rsidP="00217A53">
            <w:pPr>
              <w:pStyle w:val="Obrazac"/>
              <w:ind w:right="-107"/>
              <w:jc w:val="left"/>
              <w:rPr>
                <w:b/>
                <w:lang w:val="hr-HR"/>
              </w:rPr>
            </w:pPr>
            <w:sdt>
              <w:sdtPr>
                <w:rPr>
                  <w:b/>
                  <w:lang w:val="hr-HR"/>
                </w:rPr>
                <w:id w:val="-591002703"/>
                <w:placeholder>
                  <w:docPart w:val="9E99394FFC764ED6A3529A21FF832F00"/>
                </w:placeholder>
                <w:showingPlcHdr/>
                <w:dropDownList>
                  <w:listItem w:value="Choose an item."/>
                  <w:listItem w:displayText="Mentor završnog rada" w:value="Mentor završnog rada"/>
                  <w:listItem w:displayText="Mentorica završnog rada" w:value="Mentorica završnog rada"/>
                </w:dropDownList>
              </w:sdtPr>
              <w:sdtEndPr/>
              <w:sdtContent>
                <w:r w:rsidR="001352F2" w:rsidRPr="003D2999">
                  <w:rPr>
                    <w:b/>
                    <w:lang w:val="hr-HR"/>
                  </w:rPr>
                  <w:t>Mentor/ica završnog rada</w:t>
                </w:r>
              </w:sdtContent>
            </w:sdt>
            <w:r w:rsidR="00C220D8" w:rsidRPr="003D2999">
              <w:rPr>
                <w:b/>
                <w:lang w:val="hr-HR"/>
              </w:rPr>
              <w:t>:</w:t>
            </w:r>
          </w:p>
        </w:tc>
        <w:sdt>
          <w:sdtPr>
            <w:rPr>
              <w:b/>
              <w:lang w:val="hr-HR"/>
            </w:rPr>
            <w:id w:val="2138438531"/>
            <w:placeholder>
              <w:docPart w:val="2550C8BDCC01422FA17F3F6333A6A76E"/>
            </w:placeholder>
            <w:showingPlcHdr/>
          </w:sdtPr>
          <w:sdtEndPr/>
          <w:sdtContent>
            <w:tc>
              <w:tcPr>
                <w:tcW w:w="638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455327B0" w14:textId="77777777" w:rsidR="00C220D8" w:rsidRPr="003D2999" w:rsidRDefault="005023E9" w:rsidP="003D2999">
                <w:pPr>
                  <w:pStyle w:val="Obrazac"/>
                  <w:ind w:right="-107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</w:tbl>
    <w:p w14:paraId="336B5532" w14:textId="77777777" w:rsidR="00564AFF" w:rsidRPr="00890923" w:rsidRDefault="00564AFF" w:rsidP="00890923">
      <w:pPr>
        <w:pStyle w:val="Obrazac"/>
        <w:jc w:val="left"/>
        <w:rPr>
          <w:b/>
          <w:lang w:val="hr-HR"/>
        </w:rPr>
      </w:pPr>
    </w:p>
    <w:p w14:paraId="37B01CD5" w14:textId="77777777" w:rsidR="009A077E" w:rsidRDefault="009A077E" w:rsidP="00C220D8">
      <w:pPr>
        <w:pStyle w:val="Obrazac"/>
        <w:jc w:val="both"/>
        <w:rPr>
          <w:lang w:val="hr-HR"/>
        </w:rPr>
      </w:pPr>
    </w:p>
    <w:p w14:paraId="7A4EDDA9" w14:textId="77777777" w:rsidR="008C6852" w:rsidRDefault="008C6852" w:rsidP="00C220D8">
      <w:pPr>
        <w:pStyle w:val="Obrazac"/>
        <w:jc w:val="both"/>
        <w:rPr>
          <w:lang w:val="hr-HR"/>
        </w:rPr>
      </w:pPr>
    </w:p>
    <w:p w14:paraId="3E9A84C5" w14:textId="77777777" w:rsidR="00C220D8" w:rsidRDefault="00C82721" w:rsidP="00CC6A33">
      <w:pPr>
        <w:pStyle w:val="Obrazac"/>
        <w:spacing w:line="360" w:lineRule="auto"/>
        <w:jc w:val="both"/>
        <w:rPr>
          <w:lang w:val="hr-HR"/>
        </w:rPr>
      </w:pPr>
      <w:r w:rsidRPr="00C82721">
        <w:rPr>
          <w:lang w:val="hr-HR"/>
        </w:rPr>
        <w:t xml:space="preserve">Izjavljujem i svojim potpisom jamčim da sam pri  pisanju  navedenog rada u potpunosti </w:t>
      </w:r>
      <w:sdt>
        <w:sdtPr>
          <w:rPr>
            <w:lang w:val="hr-HR"/>
          </w:rPr>
          <w:tag w:val="naveo/la"/>
          <w:id w:val="-1183980445"/>
          <w:placeholder>
            <w:docPart w:val="634C44EF10D34133B1A93B56CB99952E"/>
          </w:placeholder>
          <w:showingPlcHdr/>
          <w:dropDownList>
            <w:listItem w:value="Choose an item."/>
            <w:listItem w:displayText="naveo" w:value="naveo"/>
            <w:listItem w:displayText="navela" w:value="navela"/>
          </w:dropDownList>
        </w:sdtPr>
        <w:sdtEndPr/>
        <w:sdtContent>
          <w:r w:rsidR="00DC692F">
            <w:rPr>
              <w:lang w:val="hr-HR"/>
            </w:rPr>
            <w:t>naveo/la</w:t>
          </w:r>
        </w:sdtContent>
      </w:sdt>
      <w:r w:rsidRPr="00C82721">
        <w:rPr>
          <w:lang w:val="hr-HR"/>
        </w:rPr>
        <w:t xml:space="preserve"> sve izvore  drugih autora i dokumenata korištenih u radu te da su mi poznate odredbe o znanstvenom nepoštenju i prijevari u znanosti Etičkog kodeksa Odbora za etiku u znanosti i visokom obrazovanju kao i odredbe o plagiranju i zlouporabi autorstva Etičkog kodeksa Sveučilišta Josipa Jurja Strossmayera u Osijeku.</w:t>
      </w:r>
      <w:r w:rsidR="006C3AFE" w:rsidRPr="00890923">
        <w:rPr>
          <w:lang w:val="hr-HR"/>
        </w:rPr>
        <w:tab/>
      </w:r>
    </w:p>
    <w:p w14:paraId="48E45474" w14:textId="77777777" w:rsidR="008C6852" w:rsidRDefault="008C6852" w:rsidP="00CC6A33">
      <w:pPr>
        <w:pStyle w:val="Obrazac"/>
        <w:spacing w:line="360" w:lineRule="auto"/>
        <w:jc w:val="both"/>
        <w:rPr>
          <w:lang w:val="hr-HR"/>
        </w:rPr>
      </w:pPr>
    </w:p>
    <w:p w14:paraId="7A88CCA4" w14:textId="77777777" w:rsidR="00C220D8" w:rsidRDefault="00C220D8" w:rsidP="00C220D8">
      <w:pPr>
        <w:pStyle w:val="Obrazac"/>
        <w:jc w:val="both"/>
        <w:rPr>
          <w:lang w:val="hr-H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700"/>
        <w:gridCol w:w="3964"/>
        <w:gridCol w:w="2579"/>
      </w:tblGrid>
      <w:tr w:rsidR="009A077E" w14:paraId="2FA3C988" w14:textId="77777777" w:rsidTr="00EA2528">
        <w:tc>
          <w:tcPr>
            <w:tcW w:w="710" w:type="dxa"/>
          </w:tcPr>
          <w:p w14:paraId="6D1F9BFF" w14:textId="77777777" w:rsidR="009A077E" w:rsidRDefault="009A077E" w:rsidP="00890923">
            <w:pPr>
              <w:pStyle w:val="Obrazac"/>
              <w:jc w:val="left"/>
              <w:rPr>
                <w:lang w:val="hr-HR"/>
              </w:rPr>
            </w:pPr>
          </w:p>
        </w:tc>
        <w:tc>
          <w:tcPr>
            <w:tcW w:w="1700" w:type="dxa"/>
          </w:tcPr>
          <w:p w14:paraId="70B07F8B" w14:textId="77777777" w:rsidR="009A077E" w:rsidRDefault="009A077E" w:rsidP="00890923">
            <w:pPr>
              <w:pStyle w:val="Obrazac"/>
              <w:jc w:val="left"/>
              <w:rPr>
                <w:lang w:val="hr-HR"/>
              </w:rPr>
            </w:pPr>
          </w:p>
        </w:tc>
        <w:tc>
          <w:tcPr>
            <w:tcW w:w="3964" w:type="dxa"/>
          </w:tcPr>
          <w:p w14:paraId="3E19E5B7" w14:textId="77777777" w:rsidR="009A077E" w:rsidRDefault="009A077E" w:rsidP="00890923">
            <w:pPr>
              <w:pStyle w:val="Obrazac"/>
              <w:jc w:val="left"/>
              <w:rPr>
                <w:lang w:val="hr-HR"/>
              </w:rPr>
            </w:pPr>
          </w:p>
        </w:tc>
        <w:tc>
          <w:tcPr>
            <w:tcW w:w="2579" w:type="dxa"/>
          </w:tcPr>
          <w:p w14:paraId="028E7ED1" w14:textId="77777777" w:rsidR="009A077E" w:rsidRDefault="009A077E" w:rsidP="009A077E">
            <w:pPr>
              <w:pStyle w:val="Obrazac"/>
              <w:rPr>
                <w:lang w:val="hr-HR"/>
              </w:rPr>
            </w:pPr>
            <w:r w:rsidRPr="00890923">
              <w:rPr>
                <w:lang w:val="hr-HR"/>
              </w:rPr>
              <w:t>Potpis:</w:t>
            </w:r>
          </w:p>
        </w:tc>
      </w:tr>
      <w:tr w:rsidR="009A077E" w14:paraId="0AE88CF4" w14:textId="77777777" w:rsidTr="00EA2528">
        <w:trPr>
          <w:trHeight w:val="671"/>
        </w:trPr>
        <w:tc>
          <w:tcPr>
            <w:tcW w:w="710" w:type="dxa"/>
            <w:vAlign w:val="bottom"/>
          </w:tcPr>
          <w:p w14:paraId="39772353" w14:textId="77777777" w:rsidR="009A077E" w:rsidRDefault="00EA2528" w:rsidP="00EA2528">
            <w:pPr>
              <w:pStyle w:val="Obrazac"/>
              <w:ind w:left="-108" w:right="-251"/>
              <w:jc w:val="left"/>
              <w:rPr>
                <w:lang w:val="hr-HR"/>
              </w:rPr>
            </w:pPr>
            <w:r>
              <w:rPr>
                <w:lang w:val="hr-HR"/>
              </w:rPr>
              <w:t>Osijek</w:t>
            </w:r>
            <w:r w:rsidR="009A077E" w:rsidRPr="00890923">
              <w:rPr>
                <w:lang w:val="hr-HR"/>
              </w:rPr>
              <w:t>,</w:t>
            </w:r>
          </w:p>
        </w:tc>
        <w:sdt>
          <w:sdtPr>
            <w:rPr>
              <w:lang w:val="hr-HR"/>
            </w:rPr>
            <w:id w:val="-1712716688"/>
            <w:placeholder>
              <w:docPart w:val="6263FA770CB0492A8D8DC5F4497863CD"/>
            </w:placeholder>
            <w:showingPlcHdr/>
            <w:date>
              <w:dateFormat w:val="d.M.yyyy."/>
              <w:lid w:val="hr-HR"/>
              <w:storeMappedDataAs w:val="dateTime"/>
              <w:calendar w:val="gregorian"/>
            </w:date>
          </w:sdtPr>
          <w:sdtEndPr/>
          <w:sdtContent>
            <w:tc>
              <w:tcPr>
                <w:tcW w:w="1700" w:type="dxa"/>
                <w:tcBorders>
                  <w:bottom w:val="single" w:sz="4" w:space="0" w:color="auto"/>
                </w:tcBorders>
                <w:vAlign w:val="bottom"/>
              </w:tcPr>
              <w:p w14:paraId="2A930B7C" w14:textId="77777777" w:rsidR="009A077E" w:rsidRDefault="005023E9" w:rsidP="005023E9">
                <w:pPr>
                  <w:pStyle w:val="Obrazac"/>
                  <w:rPr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  <w:tc>
          <w:tcPr>
            <w:tcW w:w="3964" w:type="dxa"/>
          </w:tcPr>
          <w:p w14:paraId="662C4FD6" w14:textId="77777777" w:rsidR="009A077E" w:rsidRDefault="009A077E" w:rsidP="009A077E">
            <w:pPr>
              <w:pStyle w:val="Obrazac"/>
              <w:jc w:val="left"/>
              <w:rPr>
                <w:lang w:val="hr-HR"/>
              </w:rPr>
            </w:pPr>
          </w:p>
        </w:tc>
        <w:tc>
          <w:tcPr>
            <w:tcW w:w="2579" w:type="dxa"/>
            <w:tcBorders>
              <w:bottom w:val="single" w:sz="4" w:space="0" w:color="auto"/>
            </w:tcBorders>
          </w:tcPr>
          <w:p w14:paraId="4CFFC2FF" w14:textId="77777777" w:rsidR="009A077E" w:rsidRDefault="009A077E" w:rsidP="009A077E">
            <w:pPr>
              <w:pStyle w:val="Obrazac"/>
              <w:jc w:val="left"/>
              <w:rPr>
                <w:lang w:val="hr-HR"/>
              </w:rPr>
            </w:pPr>
          </w:p>
        </w:tc>
      </w:tr>
    </w:tbl>
    <w:p w14:paraId="167417BA" w14:textId="77777777" w:rsidR="00C220D8" w:rsidRDefault="00C220D8" w:rsidP="00890923">
      <w:pPr>
        <w:pStyle w:val="Obrazac"/>
        <w:jc w:val="left"/>
        <w:rPr>
          <w:lang w:val="hr-HR"/>
        </w:rPr>
      </w:pPr>
    </w:p>
    <w:sectPr w:rsidR="00C220D8" w:rsidSect="00CF526F">
      <w:headerReference w:type="default" r:id="rId7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0EB89" w14:textId="77777777" w:rsidR="00DC49D4" w:rsidRDefault="00DC49D4" w:rsidP="006C3AFE">
      <w:r>
        <w:separator/>
      </w:r>
    </w:p>
  </w:endnote>
  <w:endnote w:type="continuationSeparator" w:id="0">
    <w:p w14:paraId="48F4ACDB" w14:textId="77777777" w:rsidR="00DC49D4" w:rsidRDefault="00DC49D4" w:rsidP="006C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EFF0D" w14:textId="77777777" w:rsidR="00DC49D4" w:rsidRDefault="00DC49D4" w:rsidP="006C3AFE">
      <w:r>
        <w:separator/>
      </w:r>
    </w:p>
  </w:footnote>
  <w:footnote w:type="continuationSeparator" w:id="0">
    <w:p w14:paraId="6EE0358C" w14:textId="77777777" w:rsidR="00DC49D4" w:rsidRDefault="00DC49D4" w:rsidP="006C3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8"/>
      <w:gridCol w:w="1559"/>
    </w:tblGrid>
    <w:tr w:rsidR="00CF526F" w:rsidRPr="00890923" w14:paraId="2DC991D0" w14:textId="77777777" w:rsidTr="00CF526F">
      <w:trPr>
        <w:cantSplit/>
        <w:trHeight w:val="449"/>
        <w:jc w:val="center"/>
      </w:trPr>
      <w:tc>
        <w:tcPr>
          <w:tcW w:w="5955" w:type="dxa"/>
          <w:vMerge w:val="restart"/>
          <w:vAlign w:val="center"/>
        </w:tcPr>
        <w:p w14:paraId="013D84F4" w14:textId="77777777" w:rsidR="00CF526F" w:rsidRPr="00890923" w:rsidRDefault="00CF526F" w:rsidP="00890923">
          <w:pPr>
            <w:pStyle w:val="Obrazac"/>
            <w:rPr>
              <w:sz w:val="20"/>
              <w:lang w:val="hr-HR"/>
            </w:rPr>
          </w:pPr>
          <w:r>
            <w:rPr>
              <w:noProof/>
              <w:sz w:val="20"/>
              <w:lang w:val="hr-HR"/>
            </w:rPr>
            <w:drawing>
              <wp:inline distT="0" distB="0" distL="0" distR="0" wp14:anchorId="20E391C0" wp14:editId="555B288C">
                <wp:extent cx="3644780" cy="5040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7" w:type="dxa"/>
          <w:gridSpan w:val="2"/>
          <w:vAlign w:val="center"/>
        </w:tcPr>
        <w:p w14:paraId="3022454E" w14:textId="77777777" w:rsidR="00CF526F" w:rsidRPr="00890923" w:rsidRDefault="00CF526F" w:rsidP="001A1C9A">
          <w:pPr>
            <w:pStyle w:val="Obrazac"/>
            <w:rPr>
              <w:b/>
              <w:sz w:val="20"/>
              <w:lang w:val="hr-HR"/>
            </w:rPr>
          </w:pPr>
          <w:r w:rsidRPr="00CF526F">
            <w:rPr>
              <w:b/>
              <w:sz w:val="22"/>
              <w:lang w:val="hr-HR"/>
            </w:rPr>
            <w:t>Izjava o izvornosti završnog rada</w:t>
          </w:r>
        </w:p>
      </w:tc>
    </w:tr>
    <w:tr w:rsidR="00CF526F" w:rsidRPr="00890923" w14:paraId="5134078C" w14:textId="77777777" w:rsidTr="00CF526F">
      <w:trPr>
        <w:cantSplit/>
        <w:trHeight w:val="449"/>
        <w:jc w:val="center"/>
      </w:trPr>
      <w:tc>
        <w:tcPr>
          <w:tcW w:w="5955" w:type="dxa"/>
          <w:vMerge/>
          <w:vAlign w:val="center"/>
        </w:tcPr>
        <w:p w14:paraId="28EB9AB0" w14:textId="77777777" w:rsidR="00CF526F" w:rsidRPr="00890923" w:rsidRDefault="00CF526F" w:rsidP="00CF526F">
          <w:pPr>
            <w:pStyle w:val="Obrazac"/>
            <w:rPr>
              <w:sz w:val="20"/>
              <w:lang w:val="hr-HR"/>
            </w:rPr>
          </w:pPr>
        </w:p>
      </w:tc>
      <w:tc>
        <w:tcPr>
          <w:tcW w:w="1558" w:type="dxa"/>
          <w:vAlign w:val="center"/>
        </w:tcPr>
        <w:p w14:paraId="719A2405" w14:textId="77777777" w:rsidR="00CF526F" w:rsidRPr="00890923" w:rsidRDefault="00CF526F" w:rsidP="00CF526F">
          <w:pPr>
            <w:pStyle w:val="Obrazac"/>
            <w:rPr>
              <w:b/>
              <w:sz w:val="20"/>
              <w:lang w:val="hr-HR"/>
            </w:rPr>
          </w:pPr>
          <w:r w:rsidRPr="00890923">
            <w:rPr>
              <w:b/>
              <w:sz w:val="20"/>
              <w:lang w:val="hr-HR"/>
            </w:rPr>
            <w:t>OB-7-10-</w:t>
          </w:r>
          <w:r>
            <w:rPr>
              <w:b/>
              <w:sz w:val="20"/>
              <w:lang w:val="hr-HR"/>
            </w:rPr>
            <w:t>7</w:t>
          </w:r>
        </w:p>
      </w:tc>
      <w:tc>
        <w:tcPr>
          <w:tcW w:w="1559" w:type="dxa"/>
          <w:vAlign w:val="center"/>
        </w:tcPr>
        <w:p w14:paraId="4164C05A" w14:textId="77777777" w:rsidR="00CF526F" w:rsidRPr="00890923" w:rsidRDefault="00CF526F" w:rsidP="00CF526F">
          <w:pPr>
            <w:pStyle w:val="Obrazac"/>
            <w:rPr>
              <w:sz w:val="20"/>
              <w:lang w:val="hr-HR"/>
            </w:rPr>
          </w:pPr>
          <w:r w:rsidRPr="00890923">
            <w:rPr>
              <w:sz w:val="20"/>
              <w:lang w:val="hr-HR"/>
            </w:rPr>
            <w:t xml:space="preserve">Stranica </w:t>
          </w:r>
          <w:r w:rsidRPr="00890923">
            <w:rPr>
              <w:rStyle w:val="PageNumber"/>
              <w:sz w:val="20"/>
              <w:lang w:val="hr-HR"/>
            </w:rPr>
            <w:fldChar w:fldCharType="begin"/>
          </w:r>
          <w:r w:rsidRPr="00890923">
            <w:rPr>
              <w:rStyle w:val="PageNumber"/>
              <w:sz w:val="20"/>
              <w:lang w:val="hr-HR"/>
            </w:rPr>
            <w:instrText xml:space="preserve"> PAGE </w:instrText>
          </w:r>
          <w:r w:rsidRPr="00890923">
            <w:rPr>
              <w:rStyle w:val="PageNumber"/>
              <w:sz w:val="20"/>
              <w:lang w:val="hr-HR"/>
            </w:rPr>
            <w:fldChar w:fldCharType="separate"/>
          </w:r>
          <w:r>
            <w:rPr>
              <w:rStyle w:val="PageNumber"/>
              <w:noProof/>
              <w:sz w:val="20"/>
              <w:lang w:val="hr-HR"/>
            </w:rPr>
            <w:t>1</w:t>
          </w:r>
          <w:r w:rsidRPr="00890923">
            <w:rPr>
              <w:rStyle w:val="PageNumber"/>
              <w:sz w:val="20"/>
              <w:lang w:val="hr-HR"/>
            </w:rPr>
            <w:fldChar w:fldCharType="end"/>
          </w:r>
          <w:r w:rsidRPr="00890923">
            <w:rPr>
              <w:rStyle w:val="PageNumber"/>
              <w:sz w:val="20"/>
              <w:lang w:val="hr-HR"/>
            </w:rPr>
            <w:t>/</w:t>
          </w:r>
          <w:r w:rsidRPr="00890923">
            <w:rPr>
              <w:rStyle w:val="PageNumber"/>
              <w:sz w:val="20"/>
              <w:lang w:val="hr-HR"/>
            </w:rPr>
            <w:fldChar w:fldCharType="begin"/>
          </w:r>
          <w:r w:rsidRPr="00890923">
            <w:rPr>
              <w:rStyle w:val="PageNumber"/>
              <w:sz w:val="20"/>
              <w:lang w:val="hr-HR"/>
            </w:rPr>
            <w:instrText xml:space="preserve"> NUMPAGES </w:instrText>
          </w:r>
          <w:r w:rsidRPr="00890923">
            <w:rPr>
              <w:rStyle w:val="PageNumber"/>
              <w:sz w:val="20"/>
              <w:lang w:val="hr-HR"/>
            </w:rPr>
            <w:fldChar w:fldCharType="separate"/>
          </w:r>
          <w:r>
            <w:rPr>
              <w:rStyle w:val="PageNumber"/>
              <w:noProof/>
              <w:sz w:val="20"/>
              <w:lang w:val="hr-HR"/>
            </w:rPr>
            <w:t>1</w:t>
          </w:r>
          <w:r w:rsidRPr="00890923">
            <w:rPr>
              <w:rStyle w:val="PageNumber"/>
              <w:sz w:val="20"/>
              <w:lang w:val="hr-HR"/>
            </w:rPr>
            <w:fldChar w:fldCharType="end"/>
          </w:r>
        </w:p>
      </w:tc>
    </w:tr>
  </w:tbl>
  <w:p w14:paraId="5412714E" w14:textId="77777777" w:rsidR="006C3AFE" w:rsidRPr="00890923" w:rsidRDefault="006C3AFE" w:rsidP="00890923">
    <w:pPr>
      <w:pStyle w:val="Obrazac"/>
      <w:rPr>
        <w:sz w:val="20"/>
        <w:lang w:val="hr-H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IzNDUzsDQxszSyNDZX0lEKTi0uzszPAykwrAUAq7s0nCwAAAA="/>
  </w:docVars>
  <w:rsids>
    <w:rsidRoot w:val="00DC49D4"/>
    <w:rsid w:val="0007275F"/>
    <w:rsid w:val="000D4E15"/>
    <w:rsid w:val="001352F2"/>
    <w:rsid w:val="001A1C9A"/>
    <w:rsid w:val="001B5A1B"/>
    <w:rsid w:val="001D0638"/>
    <w:rsid w:val="00217A53"/>
    <w:rsid w:val="002926A2"/>
    <w:rsid w:val="002A56A5"/>
    <w:rsid w:val="00380F13"/>
    <w:rsid w:val="003B3D3D"/>
    <w:rsid w:val="003D2999"/>
    <w:rsid w:val="00425912"/>
    <w:rsid w:val="00501815"/>
    <w:rsid w:val="005023E9"/>
    <w:rsid w:val="00564AFF"/>
    <w:rsid w:val="005F4402"/>
    <w:rsid w:val="006178AF"/>
    <w:rsid w:val="0064592C"/>
    <w:rsid w:val="006C3AFE"/>
    <w:rsid w:val="006F49D2"/>
    <w:rsid w:val="0075320F"/>
    <w:rsid w:val="00797707"/>
    <w:rsid w:val="00802DA6"/>
    <w:rsid w:val="008201F8"/>
    <w:rsid w:val="00832BAA"/>
    <w:rsid w:val="00865CBF"/>
    <w:rsid w:val="00890923"/>
    <w:rsid w:val="008C0AF5"/>
    <w:rsid w:val="008C0C44"/>
    <w:rsid w:val="008C6852"/>
    <w:rsid w:val="00936782"/>
    <w:rsid w:val="009A077E"/>
    <w:rsid w:val="009B7359"/>
    <w:rsid w:val="00A01471"/>
    <w:rsid w:val="00B52CF8"/>
    <w:rsid w:val="00BF22FC"/>
    <w:rsid w:val="00BF4077"/>
    <w:rsid w:val="00C220D8"/>
    <w:rsid w:val="00C73DB0"/>
    <w:rsid w:val="00C82721"/>
    <w:rsid w:val="00CC6A33"/>
    <w:rsid w:val="00CF0F44"/>
    <w:rsid w:val="00CF526F"/>
    <w:rsid w:val="00D4725E"/>
    <w:rsid w:val="00DA28B8"/>
    <w:rsid w:val="00DC49D4"/>
    <w:rsid w:val="00DC692F"/>
    <w:rsid w:val="00DD3186"/>
    <w:rsid w:val="00DF18C9"/>
    <w:rsid w:val="00DF54CE"/>
    <w:rsid w:val="00E7600C"/>
    <w:rsid w:val="00E93EAE"/>
    <w:rsid w:val="00EA2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B3506"/>
  <w15:docId w15:val="{665E80C3-ADB1-4FB0-9C09-8BF1EBF4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C3A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HeaderChar">
    <w:name w:val="Header Char"/>
    <w:basedOn w:val="DefaultParagraphFont"/>
    <w:link w:val="Header"/>
    <w:rsid w:val="006C3AFE"/>
  </w:style>
  <w:style w:type="paragraph" w:styleId="Footer">
    <w:name w:val="footer"/>
    <w:basedOn w:val="Normal"/>
    <w:link w:val="FooterChar"/>
    <w:uiPriority w:val="99"/>
    <w:unhideWhenUsed/>
    <w:rsid w:val="006C3A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C3AFE"/>
  </w:style>
  <w:style w:type="character" w:styleId="PageNumber">
    <w:name w:val="page number"/>
    <w:basedOn w:val="DefaultParagraphFont"/>
    <w:rsid w:val="006C3AFE"/>
  </w:style>
  <w:style w:type="paragraph" w:styleId="BalloonText">
    <w:name w:val="Balloon Text"/>
    <w:basedOn w:val="Normal"/>
    <w:link w:val="BalloonTextChar"/>
    <w:uiPriority w:val="99"/>
    <w:semiHidden/>
    <w:unhideWhenUsed/>
    <w:rsid w:val="006C3AFE"/>
    <w:rPr>
      <w:rFonts w:ascii="Tahoma" w:eastAsiaTheme="minorHAnsi" w:hAnsi="Tahoma" w:cs="Tahoma"/>
      <w:sz w:val="16"/>
      <w:szCs w:val="16"/>
      <w:lang w:val="hr-HR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AFE"/>
    <w:rPr>
      <w:rFonts w:ascii="Tahoma" w:hAnsi="Tahoma" w:cs="Tahoma"/>
      <w:sz w:val="16"/>
      <w:szCs w:val="16"/>
    </w:rPr>
  </w:style>
  <w:style w:type="paragraph" w:customStyle="1" w:styleId="Obrazac">
    <w:name w:val="Obrazac"/>
    <w:basedOn w:val="Normal"/>
    <w:link w:val="ObrazacChar"/>
    <w:qFormat/>
    <w:rsid w:val="00890923"/>
    <w:pPr>
      <w:jc w:val="center"/>
    </w:pPr>
    <w:rPr>
      <w:rFonts w:ascii="Arial Narrow" w:hAnsi="Arial Narrow"/>
    </w:rPr>
  </w:style>
  <w:style w:type="table" w:styleId="TableGrid">
    <w:name w:val="Table Grid"/>
    <w:basedOn w:val="TableNormal"/>
    <w:uiPriority w:val="59"/>
    <w:rsid w:val="00C22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razacChar">
    <w:name w:val="Obrazac Char"/>
    <w:basedOn w:val="DefaultParagraphFont"/>
    <w:link w:val="Obrazac"/>
    <w:rsid w:val="00890923"/>
    <w:rPr>
      <w:rFonts w:ascii="Arial Narrow" w:eastAsia="Times New Roman" w:hAnsi="Arial Narrow" w:cs="Times New Roman"/>
      <w:sz w:val="24"/>
      <w:szCs w:val="24"/>
      <w:lang w:val="en-US" w:eastAsia="hr-HR"/>
    </w:rPr>
  </w:style>
  <w:style w:type="character" w:styleId="PlaceholderText">
    <w:name w:val="Placeholder Text"/>
    <w:basedOn w:val="DefaultParagraphFont"/>
    <w:uiPriority w:val="99"/>
    <w:semiHidden/>
    <w:rsid w:val="005023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8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veu&#269;ili&#353;te%20J.%20J.%20S%20-%20GF\Radno%20mjesto\Nastava\Obrasci%20-%20Zavr&#353;ni%20rad\OB-7-10-7%20Izjava%20o%20izvornosti%20zavr&#353;nog%20ra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DDBCBC4E0D44D9A9E6610948E676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D67D1-2E6F-496D-BE1C-1C2B0A248821}"/>
      </w:docPartPr>
      <w:docPartBody>
        <w:p w:rsidR="00955E79" w:rsidRDefault="00955E79">
          <w:pPr>
            <w:pStyle w:val="1DDBCBC4E0D44D9A9E6610948E676629"/>
          </w:pPr>
          <w:r w:rsidRPr="00F657C5">
            <w:t xml:space="preserve">SVEUČILIŠNI </w:t>
          </w:r>
          <w:r w:rsidRPr="00F657C5">
            <w:t>PR</w:t>
          </w:r>
          <w:r>
            <w:t>IJE</w:t>
          </w:r>
          <w:r w:rsidRPr="00F657C5">
            <w:t>DIPLOMSKI STUDIJ</w:t>
          </w:r>
          <w:r>
            <w:t xml:space="preserve"> GRAĐEVINARSTVO                                                         </w:t>
          </w:r>
          <w:r w:rsidRPr="00F657C5">
            <w:t xml:space="preserve">STRUČNI </w:t>
          </w:r>
          <w:r w:rsidRPr="00F657C5">
            <w:t>PR</w:t>
          </w:r>
          <w:r>
            <w:t>IJE</w:t>
          </w:r>
          <w:r w:rsidRPr="00F657C5">
            <w:t>DIPLOMSKI STUDIJ</w:t>
          </w:r>
          <w:r>
            <w:t xml:space="preserve"> GRAĐEVINARSTVO                                                                      </w:t>
          </w:r>
          <w:r w:rsidRPr="00A27F1B">
            <w:t xml:space="preserve">SVEUČILIŠNI </w:t>
          </w:r>
          <w:r w:rsidRPr="00A27F1B">
            <w:t>PR</w:t>
          </w:r>
          <w:r>
            <w:t>IJE</w:t>
          </w:r>
          <w:r w:rsidRPr="00A27F1B">
            <w:t>DIPLOMSKI STUDIJ ARHITEKTURA I URBANIZAM</w:t>
          </w:r>
        </w:p>
      </w:docPartBody>
    </w:docPart>
    <w:docPart>
      <w:docPartPr>
        <w:name w:val="119C7116866847C894D05AAEB1605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80208-A9B3-4EA5-9909-F14C0541FB0A}"/>
      </w:docPartPr>
      <w:docPartBody>
        <w:p w:rsidR="00955E79" w:rsidRDefault="00955E79" w:rsidP="00955E79">
          <w:pPr>
            <w:pStyle w:val="119C7116866847C894D05AAEB160511E1"/>
          </w:pPr>
          <w:r w:rsidRPr="003D2999">
            <w:rPr>
              <w:b/>
              <w:lang w:val="hr-HR"/>
            </w:rPr>
            <w:t>studenta/ice</w:t>
          </w:r>
        </w:p>
      </w:docPartBody>
    </w:docPart>
    <w:docPart>
      <w:docPartPr>
        <w:name w:val="96614F72E6B34937B9D5799E4A2A7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A619FA-8463-4DFE-84A5-1F96D31B79F2}"/>
      </w:docPartPr>
      <w:docPartBody>
        <w:p w:rsidR="00955E79" w:rsidRDefault="00955E79" w:rsidP="00955E79">
          <w:pPr>
            <w:pStyle w:val="96614F72E6B34937B9D5799E4A2A74AF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68859E35CA1F4CD690F0C4C81E5F4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1EF67-A3AC-4C30-A7B4-86F200BD8FF3}"/>
      </w:docPartPr>
      <w:docPartBody>
        <w:p w:rsidR="00955E79" w:rsidRDefault="00955E79" w:rsidP="00955E79">
          <w:pPr>
            <w:pStyle w:val="68859E35CA1F4CD690F0C4C81E5F4BAB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A0B808680EA544558108B4B2E7D99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6A564-B5EB-4C93-B77A-9A38E68E53BB}"/>
      </w:docPartPr>
      <w:docPartBody>
        <w:p w:rsidR="00955E79" w:rsidRDefault="00955E79" w:rsidP="00955E79">
          <w:pPr>
            <w:pStyle w:val="A0B808680EA544558108B4B2E7D99278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C28B5D7077D240AF8D5580F166D04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E4D71D-6FA2-411E-99B4-FFA134A887A6}"/>
      </w:docPartPr>
      <w:docPartBody>
        <w:p w:rsidR="00955E79" w:rsidRDefault="00955E79" w:rsidP="00955E79">
          <w:pPr>
            <w:pStyle w:val="C28B5D7077D240AF8D5580F166D043361"/>
          </w:pPr>
          <w:r w:rsidRPr="003D2999">
            <w:rPr>
              <w:b/>
              <w:lang w:val="hr-HR"/>
            </w:rPr>
            <w:t>student/ica</w:t>
          </w:r>
          <w:r>
            <w:rPr>
              <w:b/>
              <w:lang w:val="hr-HR"/>
            </w:rPr>
            <w:t xml:space="preserve"> </w:t>
          </w:r>
          <w:r w:rsidRPr="003D2999">
            <w:rPr>
              <w:b/>
              <w:lang w:val="hr-HR"/>
            </w:rPr>
            <w:t>studirao/la</w:t>
          </w:r>
        </w:p>
      </w:docPartBody>
    </w:docPart>
    <w:docPart>
      <w:docPartPr>
        <w:name w:val="76F1EDA2E47341FBBD6A5FC87915A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04F98-F243-49E4-B6C3-02BE0A193991}"/>
      </w:docPartPr>
      <w:docPartBody>
        <w:p w:rsidR="00955E79" w:rsidRDefault="00955E79" w:rsidP="00955E79">
          <w:pPr>
            <w:pStyle w:val="76F1EDA2E47341FBBD6A5FC87915AE79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D92CC0D3C6514663A459195A13E20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DA592-A1C3-4190-B944-ACF15F1FB956}"/>
      </w:docPartPr>
      <w:docPartBody>
        <w:p w:rsidR="00955E79" w:rsidRDefault="00955E79" w:rsidP="00955E79">
          <w:pPr>
            <w:pStyle w:val="D92CC0D3C6514663A459195A13E20031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9E99394FFC764ED6A3529A21FF832F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0EB6B4-4563-40EF-B54F-FA77CB254E22}"/>
      </w:docPartPr>
      <w:docPartBody>
        <w:p w:rsidR="00955E79" w:rsidRDefault="00955E79" w:rsidP="00955E79">
          <w:pPr>
            <w:pStyle w:val="9E99394FFC764ED6A3529A21FF832F001"/>
          </w:pPr>
          <w:r w:rsidRPr="003D2999">
            <w:rPr>
              <w:b/>
              <w:lang w:val="hr-HR"/>
            </w:rPr>
            <w:t>Mentor/ica završnog rada</w:t>
          </w:r>
        </w:p>
      </w:docPartBody>
    </w:docPart>
    <w:docPart>
      <w:docPartPr>
        <w:name w:val="2550C8BDCC01422FA17F3F6333A6A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1BB4B-E9FF-441E-864E-0E6E9B5D8A63}"/>
      </w:docPartPr>
      <w:docPartBody>
        <w:p w:rsidR="00955E79" w:rsidRDefault="00955E79" w:rsidP="00955E79">
          <w:pPr>
            <w:pStyle w:val="2550C8BDCC01422FA17F3F6333A6A76E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634C44EF10D34133B1A93B56CB9995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840C0-798B-42C1-A27F-DBC229F5FFFA}"/>
      </w:docPartPr>
      <w:docPartBody>
        <w:p w:rsidR="00955E79" w:rsidRDefault="00955E79" w:rsidP="00955E79">
          <w:pPr>
            <w:pStyle w:val="634C44EF10D34133B1A93B56CB99952E1"/>
          </w:pPr>
          <w:r>
            <w:rPr>
              <w:lang w:val="hr-HR"/>
            </w:rPr>
            <w:t>naveo/la</w:t>
          </w:r>
        </w:p>
      </w:docPartBody>
    </w:docPart>
    <w:docPart>
      <w:docPartPr>
        <w:name w:val="6263FA770CB0492A8D8DC5F449786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8396E-0F89-44EC-93E4-7EECBC5B952E}"/>
      </w:docPartPr>
      <w:docPartBody>
        <w:p w:rsidR="00955E79" w:rsidRDefault="00955E79" w:rsidP="00955E79">
          <w:pPr>
            <w:pStyle w:val="6263FA770CB0492A8D8DC5F4497863CD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E79"/>
    <w:rsid w:val="0095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hr-HR" w:eastAsia="hr-H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DBCBC4E0D44D9A9E6610948E676629">
    <w:name w:val="1DDBCBC4E0D44D9A9E6610948E676629"/>
  </w:style>
  <w:style w:type="paragraph" w:customStyle="1" w:styleId="119C7116866847C894D05AAEB160511E">
    <w:name w:val="119C7116866847C894D05AAEB160511E"/>
  </w:style>
  <w:style w:type="character" w:styleId="PlaceholderText">
    <w:name w:val="Placeholder Text"/>
    <w:basedOn w:val="DefaultParagraphFont"/>
    <w:uiPriority w:val="99"/>
    <w:semiHidden/>
    <w:rsid w:val="00955E79"/>
    <w:rPr>
      <w:color w:val="808080"/>
    </w:rPr>
  </w:style>
  <w:style w:type="paragraph" w:customStyle="1" w:styleId="96614F72E6B34937B9D5799E4A2A74AF">
    <w:name w:val="96614F72E6B34937B9D5799E4A2A74AF"/>
  </w:style>
  <w:style w:type="paragraph" w:customStyle="1" w:styleId="68859E35CA1F4CD690F0C4C81E5F4BAB">
    <w:name w:val="68859E35CA1F4CD690F0C4C81E5F4BAB"/>
  </w:style>
  <w:style w:type="paragraph" w:customStyle="1" w:styleId="A0B808680EA544558108B4B2E7D99278">
    <w:name w:val="A0B808680EA544558108B4B2E7D99278"/>
  </w:style>
  <w:style w:type="paragraph" w:customStyle="1" w:styleId="C28B5D7077D240AF8D5580F166D04336">
    <w:name w:val="C28B5D7077D240AF8D5580F166D04336"/>
  </w:style>
  <w:style w:type="paragraph" w:customStyle="1" w:styleId="76F1EDA2E47341FBBD6A5FC87915AE79">
    <w:name w:val="76F1EDA2E47341FBBD6A5FC87915AE79"/>
  </w:style>
  <w:style w:type="paragraph" w:customStyle="1" w:styleId="D92CC0D3C6514663A459195A13E20031">
    <w:name w:val="D92CC0D3C6514663A459195A13E20031"/>
  </w:style>
  <w:style w:type="paragraph" w:customStyle="1" w:styleId="9E99394FFC764ED6A3529A21FF832F00">
    <w:name w:val="9E99394FFC764ED6A3529A21FF832F00"/>
  </w:style>
  <w:style w:type="paragraph" w:customStyle="1" w:styleId="2550C8BDCC01422FA17F3F6333A6A76E">
    <w:name w:val="2550C8BDCC01422FA17F3F6333A6A76E"/>
  </w:style>
  <w:style w:type="paragraph" w:customStyle="1" w:styleId="634C44EF10D34133B1A93B56CB99952E">
    <w:name w:val="634C44EF10D34133B1A93B56CB99952E"/>
  </w:style>
  <w:style w:type="paragraph" w:customStyle="1" w:styleId="6263FA770CB0492A8D8DC5F4497863CD">
    <w:name w:val="6263FA770CB0492A8D8DC5F4497863CD"/>
  </w:style>
  <w:style w:type="paragraph" w:customStyle="1" w:styleId="119C7116866847C894D05AAEB160511E1">
    <w:name w:val="119C7116866847C894D05AAEB160511E1"/>
    <w:rsid w:val="00955E7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96614F72E6B34937B9D5799E4A2A74AF1">
    <w:name w:val="96614F72E6B34937B9D5799E4A2A74AF1"/>
    <w:rsid w:val="00955E7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68859E35CA1F4CD690F0C4C81E5F4BAB1">
    <w:name w:val="68859E35CA1F4CD690F0C4C81E5F4BAB1"/>
    <w:rsid w:val="00955E7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A0B808680EA544558108B4B2E7D992781">
    <w:name w:val="A0B808680EA544558108B4B2E7D992781"/>
    <w:rsid w:val="00955E7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C28B5D7077D240AF8D5580F166D043361">
    <w:name w:val="C28B5D7077D240AF8D5580F166D043361"/>
    <w:rsid w:val="00955E7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76F1EDA2E47341FBBD6A5FC87915AE791">
    <w:name w:val="76F1EDA2E47341FBBD6A5FC87915AE791"/>
    <w:rsid w:val="00955E7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D92CC0D3C6514663A459195A13E200311">
    <w:name w:val="D92CC0D3C6514663A459195A13E200311"/>
    <w:rsid w:val="00955E7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9E99394FFC764ED6A3529A21FF832F001">
    <w:name w:val="9E99394FFC764ED6A3529A21FF832F001"/>
    <w:rsid w:val="00955E7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2550C8BDCC01422FA17F3F6333A6A76E1">
    <w:name w:val="2550C8BDCC01422FA17F3F6333A6A76E1"/>
    <w:rsid w:val="00955E7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634C44EF10D34133B1A93B56CB99952E1">
    <w:name w:val="634C44EF10D34133B1A93B56CB99952E1"/>
    <w:rsid w:val="00955E7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6263FA770CB0492A8D8DC5F4497863CD1">
    <w:name w:val="6263FA770CB0492A8D8DC5F4497863CD1"/>
    <w:rsid w:val="00955E7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DD1D04B37AF144AC27BF2E495FED85" ma:contentTypeVersion="14" ma:contentTypeDescription="Stvaranje novog dokumenta." ma:contentTypeScope="" ma:versionID="80c7aab184f250e180650f1a9df18468">
  <xsd:schema xmlns:xsd="http://www.w3.org/2001/XMLSchema" xmlns:xs="http://www.w3.org/2001/XMLSchema" xmlns:p="http://schemas.microsoft.com/office/2006/metadata/properties" xmlns:ns2="b7cc66e5-4580-4b3d-937d-15669e8ec9c8" xmlns:ns3="02e13a99-47de-43c8-9d92-3e2f2af193af" targetNamespace="http://schemas.microsoft.com/office/2006/metadata/properties" ma:root="true" ma:fieldsID="e8262fb866f1aac6a40eeed7ceb64088" ns2:_="" ns3:_="">
    <xsd:import namespace="b7cc66e5-4580-4b3d-937d-15669e8ec9c8"/>
    <xsd:import namespace="02e13a99-47de-43c8-9d92-3e2f2af19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c66e5-4580-4b3d-937d-15669e8ec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10ce4a7e-d4b2-4e29-9727-42649def15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13a99-47de-43c8-9d92-3e2f2af193a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e12859b-b1f8-4556-9376-34add1b1086f}" ma:internalName="TaxCatchAll" ma:showField="CatchAllData" ma:web="02e13a99-47de-43c8-9d92-3e2f2af193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e13a99-47de-43c8-9d92-3e2f2af193af" xsi:nil="true"/>
    <lcf76f155ced4ddcb4097134ff3c332f xmlns="b7cc66e5-4580-4b3d-937d-15669e8ec9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68F516-2B8C-4C67-9405-2920D4140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C59E64-3A0C-40B2-8F01-AFF6CFF26191}"/>
</file>

<file path=customXml/itemProps3.xml><?xml version="1.0" encoding="utf-8"?>
<ds:datastoreItem xmlns:ds="http://schemas.openxmlformats.org/officeDocument/2006/customXml" ds:itemID="{75EE1469-709D-4361-81B2-8CEC288AD028}"/>
</file>

<file path=customXml/itemProps4.xml><?xml version="1.0" encoding="utf-8"?>
<ds:datastoreItem xmlns:ds="http://schemas.openxmlformats.org/officeDocument/2006/customXml" ds:itemID="{2A59DED7-AFCF-4274-833B-4074A69DE2C3}"/>
</file>

<file path=docProps/app.xml><?xml version="1.0" encoding="utf-8"?>
<Properties xmlns="http://schemas.openxmlformats.org/officeDocument/2006/extended-properties" xmlns:vt="http://schemas.openxmlformats.org/officeDocument/2006/docPropsVTypes">
  <Template>OB-7-10-7 Izjava o izvornosti završnog rada.dotx</Template>
  <TotalTime>4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Tihomir Dokšanović</dc:creator>
  <cp:lastModifiedBy>Tihomir Dokšanović</cp:lastModifiedBy>
  <cp:revision>2</cp:revision>
  <cp:lastPrinted>2017-01-18T12:09:00Z</cp:lastPrinted>
  <dcterms:created xsi:type="dcterms:W3CDTF">2023-10-24T10:06:00Z</dcterms:created>
  <dcterms:modified xsi:type="dcterms:W3CDTF">2023-10-24T10:10:00Z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0x0101009ADD1D04B37AF144AC27BF2E495FED85</vt:lpwstr>
  </property>
</Properties>
</file>